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8C82E" w14:textId="77777777" w:rsidR="007E0318" w:rsidRDefault="007E0318" w:rsidP="007E03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YONGE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DA47AB4" w14:textId="77777777" w:rsidR="007E0318" w:rsidRDefault="007E0318" w:rsidP="007E0318">
      <w:pPr>
        <w:rPr>
          <w:rFonts w:ascii="Times New Roman" w:hAnsi="Times New Roman" w:cs="Times New Roman"/>
        </w:rPr>
      </w:pPr>
    </w:p>
    <w:p w14:paraId="2A043E1C" w14:textId="77777777" w:rsidR="007E0318" w:rsidRDefault="007E0318" w:rsidP="007E0318">
      <w:pPr>
        <w:rPr>
          <w:rFonts w:ascii="Times New Roman" w:hAnsi="Times New Roman" w:cs="Times New Roman"/>
        </w:rPr>
      </w:pPr>
    </w:p>
    <w:p w14:paraId="7FCF6F3E" w14:textId="77777777" w:rsidR="007E0318" w:rsidRDefault="007E0318" w:rsidP="007E03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Guype</w:t>
      </w:r>
      <w:proofErr w:type="spellEnd"/>
      <w:r>
        <w:rPr>
          <w:rFonts w:ascii="Times New Roman" w:hAnsi="Times New Roman" w:cs="Times New Roman"/>
        </w:rPr>
        <w:t xml:space="preserve"> of Chobham, Surrey(q.v.).</w:t>
      </w:r>
    </w:p>
    <w:p w14:paraId="53EB8AC5" w14:textId="77777777" w:rsidR="007E0318" w:rsidRDefault="007E0318" w:rsidP="007E03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E377B1D" w14:textId="77777777" w:rsidR="007E0318" w:rsidRDefault="007E0318" w:rsidP="007E0318">
      <w:pPr>
        <w:rPr>
          <w:rFonts w:ascii="Times New Roman" w:hAnsi="Times New Roman" w:cs="Times New Roman"/>
        </w:rPr>
      </w:pPr>
    </w:p>
    <w:p w14:paraId="017ACF52" w14:textId="77777777" w:rsidR="007E0318" w:rsidRDefault="007E0318" w:rsidP="007E0318">
      <w:pPr>
        <w:rPr>
          <w:rFonts w:ascii="Times New Roman" w:hAnsi="Times New Roman" w:cs="Times New Roman"/>
        </w:rPr>
      </w:pPr>
    </w:p>
    <w:p w14:paraId="5F7030B6" w14:textId="77777777" w:rsidR="007E0318" w:rsidRDefault="007E0318" w:rsidP="007E03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2019</w:t>
      </w:r>
    </w:p>
    <w:p w14:paraId="71AD8FCE" w14:textId="77777777" w:rsidR="006B2F86" w:rsidRPr="00E71FC3" w:rsidRDefault="007E03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0584C" w14:textId="77777777" w:rsidR="007E0318" w:rsidRDefault="007E0318" w:rsidP="00E71FC3">
      <w:r>
        <w:separator/>
      </w:r>
    </w:p>
  </w:endnote>
  <w:endnote w:type="continuationSeparator" w:id="0">
    <w:p w14:paraId="3DE03AAE" w14:textId="77777777" w:rsidR="007E0318" w:rsidRDefault="007E03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DF9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2BAE4" w14:textId="77777777" w:rsidR="007E0318" w:rsidRDefault="007E0318" w:rsidP="00E71FC3">
      <w:r>
        <w:separator/>
      </w:r>
    </w:p>
  </w:footnote>
  <w:footnote w:type="continuationSeparator" w:id="0">
    <w:p w14:paraId="3EFA60AE" w14:textId="77777777" w:rsidR="007E0318" w:rsidRDefault="007E03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318"/>
    <w:rsid w:val="001A7C09"/>
    <w:rsid w:val="00577BD5"/>
    <w:rsid w:val="00656CBA"/>
    <w:rsid w:val="006A1F77"/>
    <w:rsid w:val="00733BE7"/>
    <w:rsid w:val="007E031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A0937"/>
  <w15:chartTrackingRefBased/>
  <w15:docId w15:val="{AD11550F-CA8F-40CF-B15E-EABB1611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3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E0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2019-06-11T20:12:00Z</dcterms:created>
  <dcterms:modified xsi:type="dcterms:W3CDTF">2019-06-11T20:12:00Z</dcterms:modified>
</cp:coreProperties>
</file>